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F45" w:rsidRDefault="00651F45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651F45" w:rsidRPr="00AF3D15" w:rsidRDefault="00651F45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 xml:space="preserve"> 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and Information Engineering</w:t>
      </w:r>
      <w:r w:rsidRPr="00AF3D15">
        <w:rPr>
          <w:sz w:val="28"/>
          <w:szCs w:val="28"/>
          <w:u w:val="single"/>
        </w:rPr>
        <w:t xml:space="preserve"> 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651F45">
        <w:tc>
          <w:tcPr>
            <w:tcW w:w="5868" w:type="dxa"/>
            <w:gridSpan w:val="7"/>
          </w:tcPr>
          <w:p w:rsidR="00651F45" w:rsidRDefault="00651F45" w:rsidP="000957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>
              <w:t xml:space="preserve">   </w:t>
            </w: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Atmospheric Hydrology</w:t>
            </w:r>
          </w:p>
        </w:tc>
        <w:tc>
          <w:tcPr>
            <w:tcW w:w="2663" w:type="dxa"/>
            <w:gridSpan w:val="2"/>
          </w:tcPr>
          <w:p w:rsidR="00651F45" w:rsidRDefault="00651F4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>
              <w:t xml:space="preserve">  </w:t>
            </w: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271.519</w:t>
            </w:r>
          </w:p>
        </w:tc>
      </w:tr>
      <w:tr w:rsidR="00651F45">
        <w:tc>
          <w:tcPr>
            <w:tcW w:w="8531" w:type="dxa"/>
            <w:gridSpan w:val="9"/>
          </w:tcPr>
          <w:p w:rsidR="00651F45" w:rsidRDefault="00651F45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Ansi="Wingdings 2" w:cs="Times New Roman" w:hint="eastAsia"/>
                <w:sz w:val="24"/>
                <w:szCs w:val="24"/>
              </w:rPr>
              <w:sym w:font="Wingdings 2" w:char="F052"/>
            </w:r>
            <w:r>
              <w:rPr>
                <w:sz w:val="24"/>
                <w:szCs w:val="24"/>
              </w:rPr>
              <w:t xml:space="preserve"> 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651F45">
        <w:tc>
          <w:tcPr>
            <w:tcW w:w="8531" w:type="dxa"/>
            <w:gridSpan w:val="9"/>
          </w:tcPr>
          <w:p w:rsidR="00651F45" w:rsidRDefault="00651F45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Wingdings 2" w:cs="Times New Roman" w:hint="eastAsia"/>
                <w:sz w:val="24"/>
                <w:szCs w:val="24"/>
              </w:rPr>
              <w:sym w:font="Wingdings 2" w:char="F052"/>
            </w:r>
            <w:r>
              <w:rPr>
                <w:sz w:val="24"/>
                <w:szCs w:val="24"/>
              </w:rPr>
              <w:t xml:space="preserve">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651F45">
        <w:tc>
          <w:tcPr>
            <w:tcW w:w="8531" w:type="dxa"/>
            <w:gridSpan w:val="9"/>
          </w:tcPr>
          <w:p w:rsidR="00651F45" w:rsidRDefault="00651F45" w:rsidP="00DF6469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</w:t>
            </w: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Open Exam</w:t>
            </w:r>
          </w:p>
        </w:tc>
      </w:tr>
      <w:tr w:rsidR="00651F45" w:rsidRPr="009B14DF">
        <w:tc>
          <w:tcPr>
            <w:tcW w:w="4264" w:type="dxa"/>
            <w:gridSpan w:val="4"/>
          </w:tcPr>
          <w:p w:rsidR="00651F45" w:rsidRDefault="00651F45" w:rsidP="00DF6469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Lectures in English</w:t>
            </w:r>
          </w:p>
        </w:tc>
        <w:tc>
          <w:tcPr>
            <w:tcW w:w="4267" w:type="dxa"/>
            <w:gridSpan w:val="5"/>
          </w:tcPr>
          <w:p w:rsidR="00651F45" w:rsidRDefault="00651F45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651F45" w:rsidRDefault="00651F4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Ansi="Wingdings 2" w:cs="Times New Roman" w:hint="eastAsia"/>
                <w:sz w:val="24"/>
                <w:szCs w:val="24"/>
              </w:rPr>
              <w:sym w:font="Wingdings 2" w:char="F052"/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Ansi="Wingdings 2" w:cs="Times New Roman" w:hint="eastAsia"/>
                <w:sz w:val="24"/>
                <w:szCs w:val="24"/>
              </w:rPr>
              <w:sym w:font="Wingdings 2" w:char="F052"/>
            </w:r>
          </w:p>
        </w:tc>
      </w:tr>
      <w:tr w:rsidR="00651F45" w:rsidRPr="009B14DF">
        <w:tc>
          <w:tcPr>
            <w:tcW w:w="2841" w:type="dxa"/>
            <w:gridSpan w:val="2"/>
          </w:tcPr>
          <w:p w:rsidR="00651F45" w:rsidRDefault="00651F45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:  Spring 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3566" w:type="dxa"/>
            <w:gridSpan w:val="6"/>
          </w:tcPr>
          <w:p w:rsidR="00651F45" w:rsidRDefault="00651F45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651F45" w:rsidRDefault="00651F45" w:rsidP="00AD096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32/32 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24" w:type="dxa"/>
          </w:tcPr>
          <w:p w:rsidR="00651F45" w:rsidRDefault="00651F45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s:  2</w:t>
            </w:r>
          </w:p>
        </w:tc>
      </w:tr>
      <w:tr w:rsidR="00651F45" w:rsidRPr="009B14DF">
        <w:tc>
          <w:tcPr>
            <w:tcW w:w="8531" w:type="dxa"/>
            <w:gridSpan w:val="9"/>
          </w:tcPr>
          <w:p w:rsidR="00651F45" w:rsidRDefault="00651F45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</w:p>
        </w:tc>
      </w:tr>
      <w:tr w:rsidR="00651F45">
        <w:trPr>
          <w:trHeight w:val="388"/>
        </w:trPr>
        <w:tc>
          <w:tcPr>
            <w:tcW w:w="2131" w:type="dxa"/>
          </w:tcPr>
          <w:p w:rsidR="00651F45" w:rsidRPr="00867BC6" w:rsidRDefault="00651F45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651F45" w:rsidRPr="00867BC6" w:rsidRDefault="00651F45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651F45" w:rsidRPr="00867BC6" w:rsidRDefault="00651F45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651F45" w:rsidRPr="00867BC6" w:rsidRDefault="00651F45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651F45" w:rsidRPr="00867BC6" w:rsidRDefault="00651F45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651F45">
        <w:trPr>
          <w:trHeight w:val="388"/>
        </w:trPr>
        <w:tc>
          <w:tcPr>
            <w:tcW w:w="2131" w:type="dxa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Zeng Xiaofan</w:t>
            </w:r>
          </w:p>
        </w:tc>
        <w:tc>
          <w:tcPr>
            <w:tcW w:w="1216" w:type="dxa"/>
            <w:gridSpan w:val="2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Associate Professor</w:t>
            </w:r>
          </w:p>
        </w:tc>
        <w:tc>
          <w:tcPr>
            <w:tcW w:w="1260" w:type="dxa"/>
            <w:gridSpan w:val="2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Hydrology</w:t>
            </w:r>
          </w:p>
        </w:tc>
        <w:tc>
          <w:tcPr>
            <w:tcW w:w="1080" w:type="dxa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35</w:t>
            </w:r>
          </w:p>
        </w:tc>
        <w:tc>
          <w:tcPr>
            <w:tcW w:w="2844" w:type="dxa"/>
            <w:gridSpan w:val="3"/>
          </w:tcPr>
          <w:p w:rsidR="00651F45" w:rsidRPr="00DF6469" w:rsidRDefault="00651F45" w:rsidP="00DF646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Hydro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logy, M</w:t>
            </w: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eteorology</w:t>
            </w:r>
          </w:p>
        </w:tc>
      </w:tr>
      <w:tr w:rsidR="00651F45">
        <w:trPr>
          <w:trHeight w:val="388"/>
        </w:trPr>
        <w:tc>
          <w:tcPr>
            <w:tcW w:w="2131" w:type="dxa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Zhao Na</w:t>
            </w:r>
          </w:p>
        </w:tc>
        <w:tc>
          <w:tcPr>
            <w:tcW w:w="1216" w:type="dxa"/>
            <w:gridSpan w:val="2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Lecturer</w:t>
            </w:r>
          </w:p>
        </w:tc>
        <w:tc>
          <w:tcPr>
            <w:tcW w:w="1260" w:type="dxa"/>
            <w:gridSpan w:val="2"/>
          </w:tcPr>
          <w:p w:rsidR="00651F45" w:rsidRPr="00DF6469" w:rsidRDefault="00651F45">
            <w:pP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Hydrology</w:t>
            </w:r>
          </w:p>
        </w:tc>
        <w:tc>
          <w:tcPr>
            <w:tcW w:w="1080" w:type="dxa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31</w:t>
            </w:r>
          </w:p>
        </w:tc>
        <w:tc>
          <w:tcPr>
            <w:tcW w:w="2844" w:type="dxa"/>
            <w:gridSpan w:val="3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H</w:t>
            </w: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ydrology</w:t>
            </w:r>
          </w:p>
        </w:tc>
      </w:tr>
      <w:tr w:rsidR="00651F45">
        <w:trPr>
          <w:trHeight w:val="388"/>
        </w:trPr>
        <w:tc>
          <w:tcPr>
            <w:tcW w:w="2131" w:type="dxa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Sun Huaiwei</w:t>
            </w:r>
          </w:p>
        </w:tc>
        <w:tc>
          <w:tcPr>
            <w:tcW w:w="1216" w:type="dxa"/>
            <w:gridSpan w:val="2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Lecturer</w:t>
            </w:r>
          </w:p>
        </w:tc>
        <w:tc>
          <w:tcPr>
            <w:tcW w:w="1260" w:type="dxa"/>
            <w:gridSpan w:val="2"/>
          </w:tcPr>
          <w:p w:rsidR="00651F45" w:rsidRPr="00DF6469" w:rsidRDefault="00651F45">
            <w:pP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Hydrology</w:t>
            </w:r>
          </w:p>
        </w:tc>
        <w:tc>
          <w:tcPr>
            <w:tcW w:w="1080" w:type="dxa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30</w:t>
            </w:r>
          </w:p>
        </w:tc>
        <w:tc>
          <w:tcPr>
            <w:tcW w:w="2844" w:type="dxa"/>
            <w:gridSpan w:val="3"/>
          </w:tcPr>
          <w:p w:rsidR="00651F45" w:rsidRPr="00DF6469" w:rsidRDefault="00651F45" w:rsidP="000E064E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H</w:t>
            </w:r>
            <w:r w:rsidRPr="00DF6469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ydrology</w:t>
            </w:r>
          </w:p>
        </w:tc>
      </w:tr>
      <w:tr w:rsidR="00651F45">
        <w:trPr>
          <w:trHeight w:val="388"/>
        </w:trPr>
        <w:tc>
          <w:tcPr>
            <w:tcW w:w="2131" w:type="dxa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1F45">
        <w:trPr>
          <w:trHeight w:val="388"/>
        </w:trPr>
        <w:tc>
          <w:tcPr>
            <w:tcW w:w="2131" w:type="dxa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651F45" w:rsidRDefault="00651F45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1F45">
        <w:tc>
          <w:tcPr>
            <w:tcW w:w="8531" w:type="dxa"/>
            <w:gridSpan w:val="9"/>
          </w:tcPr>
          <w:p w:rsidR="00651F45" w:rsidRPr="004253C6" w:rsidRDefault="00651F45" w:rsidP="00637693">
            <w:pPr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</w:p>
          <w:p w:rsidR="00651F45" w:rsidRDefault="00651F45" w:rsidP="00651F45">
            <w:pPr>
              <w:spacing w:line="360" w:lineRule="auto"/>
              <w:ind w:firstLineChars="50" w:firstLine="3168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651F45" w:rsidRPr="00DF6469" w:rsidRDefault="00651F45" w:rsidP="00651F45">
            <w:pPr>
              <w:spacing w:line="360" w:lineRule="auto"/>
              <w:ind w:firstLineChars="50" w:firstLine="3168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Chapter One Introduction of Atmospheric Hydrology</w:t>
            </w:r>
          </w:p>
          <w:p w:rsidR="00651F45" w:rsidRPr="00DF6469" w:rsidRDefault="00651F45" w:rsidP="00651F45">
            <w:pPr>
              <w:spacing w:line="360" w:lineRule="auto"/>
              <w:ind w:leftChars="230" w:left="3168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1.1 Importance of Atmospheric Water</w:t>
            </w:r>
          </w:p>
          <w:p w:rsidR="00651F45" w:rsidRPr="00DF6469" w:rsidRDefault="00651F45" w:rsidP="00DF6469">
            <w:pPr>
              <w:spacing w:line="360" w:lineRule="auto"/>
              <w:ind w:firstLine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1.2 Basic Knowledge System of Atmospheric hydrology</w:t>
            </w:r>
          </w:p>
          <w:p w:rsidR="00651F45" w:rsidRPr="00DF6469" w:rsidRDefault="00651F45" w:rsidP="00651F45">
            <w:pPr>
              <w:spacing w:line="360" w:lineRule="auto"/>
              <w:ind w:firstLineChars="100" w:firstLine="3168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Chapter Two Concepts and Processes of Atmospheric Water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2.1 Basic Physics Knowledge of Water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2.2 Movement Processes of Atmospheric water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2.3 Circulation Processes of Atmospheric water</w:t>
            </w:r>
          </w:p>
          <w:p w:rsidR="00651F45" w:rsidRPr="00DF6469" w:rsidRDefault="00651F45" w:rsidP="00651F45">
            <w:pPr>
              <w:spacing w:line="360" w:lineRule="auto"/>
              <w:ind w:firstLineChars="100" w:firstLine="3168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Chapter Three Clouds and Rain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3.1 Appearance and Classification of Cloud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3.2 Water Conversion of Cloud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3.3 Precipitation Types and its Characteristics</w:t>
            </w:r>
          </w:p>
          <w:p w:rsidR="00651F45" w:rsidRPr="00DF6469" w:rsidRDefault="00651F45" w:rsidP="00651F45">
            <w:pPr>
              <w:spacing w:line="360" w:lineRule="auto"/>
              <w:ind w:firstLineChars="100" w:firstLine="3168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Chapter Four Numerical Weather Models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4.1 Synoptic System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4.2 Numerical Weather Models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4.3 WRF and Its Application</w:t>
            </w:r>
          </w:p>
          <w:p w:rsidR="00651F45" w:rsidRPr="00DF6469" w:rsidRDefault="00651F45" w:rsidP="00651F45">
            <w:pPr>
              <w:spacing w:line="360" w:lineRule="auto"/>
              <w:ind w:firstLineChars="100" w:firstLine="3168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Chapter Five Global and Regional Climate Models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5.1 Climate System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5.2 Global Climate Models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5.3 Regional Climate Models</w:t>
            </w:r>
          </w:p>
          <w:p w:rsidR="00651F45" w:rsidRPr="00DF6469" w:rsidRDefault="00651F45" w:rsidP="00651F45">
            <w:pPr>
              <w:spacing w:line="360" w:lineRule="auto"/>
              <w:ind w:firstLineChars="100" w:firstLine="3168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Chapter Six Extremes and Human Activities</w:t>
            </w:r>
          </w:p>
          <w:p w:rsidR="00651F45" w:rsidRPr="00DF6469" w:rsidRDefault="00651F45" w:rsidP="00DF6469">
            <w:pPr>
              <w:spacing w:line="360" w:lineRule="auto"/>
              <w:ind w:left="482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6.1 Extreme Weather Events</w:t>
            </w:r>
          </w:p>
          <w:p w:rsidR="00651F45" w:rsidRPr="00DF6469" w:rsidRDefault="00651F45" w:rsidP="00DF646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   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§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6.2 Artificial Influences on Weather</w:t>
            </w:r>
          </w:p>
          <w:p w:rsidR="00651F45" w:rsidRPr="00DF6469" w:rsidRDefault="00651F45" w:rsidP="0063769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651F45" w:rsidRDefault="00651F45" w:rsidP="00637693">
            <w:pPr>
              <w:rPr>
                <w:rFonts w:cs="Times New Roman"/>
                <w:sz w:val="24"/>
                <w:szCs w:val="24"/>
              </w:rPr>
            </w:pPr>
          </w:p>
          <w:p w:rsidR="00651F45" w:rsidRDefault="00651F45" w:rsidP="00637693">
            <w:pPr>
              <w:rPr>
                <w:rFonts w:cs="Times New Roman"/>
              </w:rPr>
            </w:pPr>
          </w:p>
        </w:tc>
      </w:tr>
      <w:tr w:rsidR="00651F45">
        <w:tc>
          <w:tcPr>
            <w:tcW w:w="8531" w:type="dxa"/>
            <w:gridSpan w:val="9"/>
          </w:tcPr>
          <w:p w:rsidR="00651F45" w:rsidRPr="00DF6469" w:rsidRDefault="00651F45" w:rsidP="0063769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:  </w:t>
            </w:r>
          </w:p>
          <w:p w:rsidR="00651F45" w:rsidRDefault="00651F45" w:rsidP="0063769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651F45" w:rsidRPr="00DF6469" w:rsidRDefault="00651F45" w:rsidP="0063769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《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Hydrometeorology: Forecasting and Applications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》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, Springer, 2010.</w:t>
            </w:r>
          </w:p>
          <w:p w:rsidR="00651F45" w:rsidRPr="00DF6469" w:rsidRDefault="00651F45" w:rsidP="0063769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651F45" w:rsidRPr="00DF6469" w:rsidRDefault="00651F45" w:rsidP="0063769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651F45">
        <w:tc>
          <w:tcPr>
            <w:tcW w:w="8531" w:type="dxa"/>
            <w:gridSpan w:val="9"/>
          </w:tcPr>
          <w:p w:rsidR="00651F45" w:rsidRDefault="00651F45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6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7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651F45" w:rsidRDefault="00651F45" w:rsidP="00637693">
            <w:pPr>
              <w:rPr>
                <w:rFonts w:cs="Times New Roman"/>
                <w:b/>
                <w:bCs/>
              </w:rPr>
            </w:pPr>
          </w:p>
          <w:p w:rsidR="00651F45" w:rsidRPr="00DF6469" w:rsidRDefault="00651F45" w:rsidP="00DF6469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1.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《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Meteorology Today: An Introduction to Weather, Climate, and the Environment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》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, Brooks/Cole, 2008.</w:t>
            </w:r>
          </w:p>
          <w:p w:rsidR="00651F45" w:rsidRPr="00DF6469" w:rsidRDefault="00651F45" w:rsidP="00DF646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2.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《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Introduction To Hydraulics &amp; Hydrology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》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, Delmar Cengage Learning, 2011</w:t>
            </w:r>
          </w:p>
          <w:p w:rsidR="00651F45" w:rsidRPr="00DF6469" w:rsidRDefault="00651F45" w:rsidP="00DF646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3.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《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Meteorology: Understanding the Atmosphere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》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, Brooks/Cole, 2011.</w:t>
            </w:r>
          </w:p>
          <w:p w:rsidR="00651F45" w:rsidRPr="00DF6469" w:rsidRDefault="00651F45" w:rsidP="00DF646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4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．《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Quantitative Hydrogeology</w:t>
            </w:r>
            <w:r w:rsidRPr="00DF6469">
              <w:rPr>
                <w:rFonts w:ascii="Calibri" w:hAnsi="Calibri" w:hint="eastAsia"/>
                <w:b/>
                <w:bCs/>
                <w:sz w:val="24"/>
                <w:szCs w:val="24"/>
              </w:rPr>
              <w:t>》</w:t>
            </w:r>
            <w:r w:rsidRPr="00DF6469">
              <w:rPr>
                <w:rFonts w:ascii="Calibri" w:hAnsi="Calibri" w:cs="Calibri"/>
                <w:b/>
                <w:bCs/>
                <w:sz w:val="24"/>
                <w:szCs w:val="24"/>
              </w:rPr>
              <w:t>, Todd C. Rasmussen</w:t>
            </w:r>
          </w:p>
          <w:p w:rsidR="00651F45" w:rsidRDefault="00651F45" w:rsidP="00637693">
            <w:pPr>
              <w:rPr>
                <w:rFonts w:cs="Times New Roman"/>
                <w:b/>
                <w:bCs/>
              </w:rPr>
            </w:pPr>
          </w:p>
          <w:p w:rsidR="00651F45" w:rsidRDefault="00651F45" w:rsidP="00637693">
            <w:pPr>
              <w:rPr>
                <w:rFonts w:cs="Times New Roman"/>
                <w:b/>
                <w:bCs/>
              </w:rPr>
            </w:pPr>
          </w:p>
        </w:tc>
      </w:tr>
    </w:tbl>
    <w:p w:rsidR="00651F45" w:rsidRDefault="00651F45">
      <w:pPr>
        <w:rPr>
          <w:rFonts w:cs="Times New Roman"/>
        </w:rPr>
      </w:pPr>
    </w:p>
    <w:sectPr w:rsidR="00651F45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F45" w:rsidRDefault="00651F45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51F45" w:rsidRDefault="00651F45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F45" w:rsidRDefault="00651F45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51F45" w:rsidRDefault="00651F45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41934"/>
    <w:rsid w:val="00095757"/>
    <w:rsid w:val="000E064E"/>
    <w:rsid w:val="001039A7"/>
    <w:rsid w:val="001C0C50"/>
    <w:rsid w:val="001D19D1"/>
    <w:rsid w:val="0025248E"/>
    <w:rsid w:val="003D499F"/>
    <w:rsid w:val="003E0A31"/>
    <w:rsid w:val="003F3674"/>
    <w:rsid w:val="00414AF4"/>
    <w:rsid w:val="004253C6"/>
    <w:rsid w:val="004C4E1A"/>
    <w:rsid w:val="004C6B33"/>
    <w:rsid w:val="004D3CA9"/>
    <w:rsid w:val="00527E2F"/>
    <w:rsid w:val="00637693"/>
    <w:rsid w:val="00651F45"/>
    <w:rsid w:val="006D3D8A"/>
    <w:rsid w:val="007130FA"/>
    <w:rsid w:val="007F167F"/>
    <w:rsid w:val="00867BC6"/>
    <w:rsid w:val="00967CAC"/>
    <w:rsid w:val="009B04C5"/>
    <w:rsid w:val="009B14DF"/>
    <w:rsid w:val="009B4CB3"/>
    <w:rsid w:val="00A0305A"/>
    <w:rsid w:val="00AB58E9"/>
    <w:rsid w:val="00AD0968"/>
    <w:rsid w:val="00AF3D15"/>
    <w:rsid w:val="00B65AB6"/>
    <w:rsid w:val="00C37EC1"/>
    <w:rsid w:val="00C56E07"/>
    <w:rsid w:val="00C739B9"/>
    <w:rsid w:val="00CA665A"/>
    <w:rsid w:val="00D23463"/>
    <w:rsid w:val="00D7727B"/>
    <w:rsid w:val="00DC48B3"/>
    <w:rsid w:val="00DF6469"/>
    <w:rsid w:val="00DF6EFE"/>
    <w:rsid w:val="00E37408"/>
    <w:rsid w:val="00E51906"/>
    <w:rsid w:val="00EA11D0"/>
    <w:rsid w:val="00EA281B"/>
    <w:rsid w:val="00F66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3</Pages>
  <Words>331</Words>
  <Characters>1890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7</cp:revision>
  <dcterms:created xsi:type="dcterms:W3CDTF">2015-05-26T01:02:00Z</dcterms:created>
  <dcterms:modified xsi:type="dcterms:W3CDTF">2015-06-12T03:00:00Z</dcterms:modified>
</cp:coreProperties>
</file>